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3A105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974F68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974F68">
        <w:rPr>
          <w:rFonts w:ascii="Corbel" w:hAnsi="Corbel"/>
          <w:bCs/>
          <w:i/>
        </w:rPr>
        <w:t>23</w:t>
      </w:r>
    </w:p>
    <w:p w14:paraId="3BE518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EE239DB" w14:textId="77777777" w:rsidR="00445970" w:rsidRPr="00EA4832" w:rsidRDefault="007C0C28" w:rsidP="009320B4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>D</w:t>
      </w:r>
      <w:r w:rsidR="0071620A" w:rsidRPr="009C54AE">
        <w:rPr>
          <w:rFonts w:ascii="Corbel" w:hAnsi="Corbel"/>
          <w:b/>
          <w:smallCaps/>
          <w:sz w:val="24"/>
          <w:szCs w:val="24"/>
        </w:rPr>
        <w:t xml:space="preserve">otyczy cyklu </w:t>
      </w:r>
      <w:r w:rsidR="0071620A" w:rsidRPr="006422CC">
        <w:rPr>
          <w:rFonts w:ascii="Corbel" w:hAnsi="Corbel"/>
          <w:b/>
          <w:smallCaps/>
          <w:sz w:val="24"/>
          <w:szCs w:val="24"/>
        </w:rPr>
        <w:t>kształcenia</w:t>
      </w:r>
      <w:r w:rsidR="006422CC" w:rsidRPr="006422CC">
        <w:rPr>
          <w:rFonts w:ascii="Corbel" w:hAnsi="Corbel"/>
          <w:b/>
          <w:smallCaps/>
          <w:sz w:val="24"/>
          <w:szCs w:val="24"/>
        </w:rPr>
        <w:t xml:space="preserve"> </w:t>
      </w:r>
      <w:r w:rsidR="009320B4">
        <w:rPr>
          <w:rFonts w:ascii="Corbel" w:hAnsi="Corbel"/>
          <w:i/>
          <w:smallCaps/>
          <w:sz w:val="24"/>
          <w:szCs w:val="24"/>
        </w:rPr>
        <w:t>202</w:t>
      </w:r>
      <w:r w:rsidR="00EA6FFD">
        <w:rPr>
          <w:rFonts w:ascii="Corbel" w:hAnsi="Corbel"/>
          <w:i/>
          <w:smallCaps/>
          <w:sz w:val="24"/>
          <w:szCs w:val="24"/>
        </w:rPr>
        <w:t>3</w:t>
      </w:r>
      <w:r w:rsidR="009320B4">
        <w:rPr>
          <w:rFonts w:ascii="Corbel" w:hAnsi="Corbel"/>
          <w:i/>
          <w:smallCaps/>
          <w:sz w:val="24"/>
          <w:szCs w:val="24"/>
        </w:rPr>
        <w:t>-202</w:t>
      </w:r>
      <w:r w:rsidR="00EA6FFD">
        <w:rPr>
          <w:rFonts w:ascii="Corbel" w:hAnsi="Corbel"/>
          <w:i/>
          <w:smallCaps/>
          <w:sz w:val="24"/>
          <w:szCs w:val="24"/>
        </w:rPr>
        <w:t>8</w:t>
      </w:r>
      <w:r w:rsidR="009320B4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 xml:space="preserve">Rok akademicki   </w:t>
      </w:r>
      <w:r w:rsidR="00AB0EFB">
        <w:rPr>
          <w:rFonts w:ascii="Corbel" w:hAnsi="Corbel"/>
          <w:sz w:val="20"/>
          <w:szCs w:val="20"/>
        </w:rPr>
        <w:t>202</w:t>
      </w:r>
      <w:r w:rsidR="00EA6FFD">
        <w:rPr>
          <w:rFonts w:ascii="Corbel" w:hAnsi="Corbel"/>
          <w:sz w:val="20"/>
          <w:szCs w:val="20"/>
        </w:rPr>
        <w:t>3</w:t>
      </w:r>
      <w:r w:rsidR="001E64AA">
        <w:rPr>
          <w:rFonts w:ascii="Corbel" w:hAnsi="Corbel"/>
          <w:sz w:val="20"/>
          <w:szCs w:val="20"/>
        </w:rPr>
        <w:t>/20</w:t>
      </w:r>
      <w:r w:rsidR="00AB0EFB">
        <w:rPr>
          <w:rFonts w:ascii="Corbel" w:hAnsi="Corbel"/>
          <w:sz w:val="20"/>
          <w:szCs w:val="20"/>
        </w:rPr>
        <w:t>2</w:t>
      </w:r>
      <w:r w:rsidR="00EA6FFD">
        <w:rPr>
          <w:rFonts w:ascii="Corbel" w:hAnsi="Corbel"/>
          <w:sz w:val="20"/>
          <w:szCs w:val="20"/>
        </w:rPr>
        <w:t>4</w:t>
      </w:r>
    </w:p>
    <w:p w14:paraId="27D2786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60D15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0AB420C" w14:textId="77777777" w:rsidTr="00B819C8">
        <w:tc>
          <w:tcPr>
            <w:tcW w:w="2694" w:type="dxa"/>
            <w:vAlign w:val="center"/>
          </w:tcPr>
          <w:p w14:paraId="2D4BE7F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0F0E7A" w14:textId="77777777" w:rsidR="0085747A" w:rsidRPr="009C54AE" w:rsidRDefault="00A04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Muzyka</w:t>
            </w:r>
          </w:p>
        </w:tc>
      </w:tr>
      <w:tr w:rsidR="0085747A" w:rsidRPr="009C54AE" w14:paraId="6689B72A" w14:textId="77777777" w:rsidTr="00B819C8">
        <w:tc>
          <w:tcPr>
            <w:tcW w:w="2694" w:type="dxa"/>
            <w:vAlign w:val="center"/>
          </w:tcPr>
          <w:p w14:paraId="2511BD7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49F83A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64852" w:rsidRPr="009C54AE" w14:paraId="0A2CE8A4" w14:textId="77777777" w:rsidTr="00B819C8">
        <w:tc>
          <w:tcPr>
            <w:tcW w:w="2694" w:type="dxa"/>
            <w:vAlign w:val="center"/>
          </w:tcPr>
          <w:p w14:paraId="4C44B3E1" w14:textId="77777777" w:rsidR="00C64852" w:rsidRPr="009C54AE" w:rsidRDefault="00C6485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B58E9E" w14:textId="77777777" w:rsidR="00C64852" w:rsidRPr="009C54AE" w:rsidRDefault="009B5D6F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64852" w:rsidRPr="009C54AE" w14:paraId="355BA3E3" w14:textId="77777777" w:rsidTr="00B819C8">
        <w:tc>
          <w:tcPr>
            <w:tcW w:w="2694" w:type="dxa"/>
            <w:vAlign w:val="center"/>
          </w:tcPr>
          <w:p w14:paraId="77E5999E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434284" w14:textId="77777777" w:rsidR="00C64852" w:rsidRPr="009C54AE" w:rsidRDefault="009B5D6F" w:rsidP="00C56B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64852" w:rsidRPr="009C54AE" w14:paraId="4330B477" w14:textId="77777777" w:rsidTr="00B819C8">
        <w:tc>
          <w:tcPr>
            <w:tcW w:w="2694" w:type="dxa"/>
            <w:vAlign w:val="center"/>
          </w:tcPr>
          <w:p w14:paraId="17AAFE74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F06A74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D4088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C64852" w:rsidRPr="009C54AE" w14:paraId="71923FC0" w14:textId="77777777" w:rsidTr="00B819C8">
        <w:tc>
          <w:tcPr>
            <w:tcW w:w="2694" w:type="dxa"/>
            <w:vAlign w:val="center"/>
          </w:tcPr>
          <w:p w14:paraId="3E880848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3B27DD6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A04EA4">
              <w:rPr>
                <w:rFonts w:ascii="Corbel" w:hAnsi="Corbel"/>
                <w:b w:val="0"/>
                <w:sz w:val="24"/>
                <w:szCs w:val="24"/>
              </w:rPr>
              <w:t xml:space="preserve"> studia magisterskie</w:t>
            </w:r>
          </w:p>
        </w:tc>
      </w:tr>
      <w:tr w:rsidR="00C64852" w:rsidRPr="009C54AE" w14:paraId="7E0D3223" w14:textId="77777777" w:rsidTr="00B819C8">
        <w:tc>
          <w:tcPr>
            <w:tcW w:w="2694" w:type="dxa"/>
            <w:vAlign w:val="center"/>
          </w:tcPr>
          <w:p w14:paraId="12A48DC2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DDEF942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64852" w:rsidRPr="009C54AE" w14:paraId="2CB98FBB" w14:textId="77777777" w:rsidTr="00B819C8">
        <w:tc>
          <w:tcPr>
            <w:tcW w:w="2694" w:type="dxa"/>
            <w:vAlign w:val="center"/>
          </w:tcPr>
          <w:p w14:paraId="5B496EC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2B0708" w14:textId="77777777" w:rsidR="00C64852" w:rsidRPr="009C54AE" w:rsidRDefault="004E6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26277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C64852" w:rsidRPr="009C54AE" w14:paraId="59E1E4A2" w14:textId="77777777" w:rsidTr="00B819C8">
        <w:tc>
          <w:tcPr>
            <w:tcW w:w="2694" w:type="dxa"/>
            <w:vAlign w:val="center"/>
          </w:tcPr>
          <w:p w14:paraId="65CBB9E5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A77289" w14:textId="77777777" w:rsidR="00C64852" w:rsidRPr="009C54AE" w:rsidRDefault="008D4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64852">
              <w:rPr>
                <w:rFonts w:ascii="Corbel" w:hAnsi="Corbel"/>
                <w:b w:val="0"/>
                <w:sz w:val="24"/>
                <w:szCs w:val="24"/>
              </w:rPr>
              <w:t>I, sem. 2</w:t>
            </w:r>
          </w:p>
        </w:tc>
      </w:tr>
      <w:tr w:rsidR="00C64852" w:rsidRPr="009C54AE" w14:paraId="6DCCB95E" w14:textId="77777777" w:rsidTr="00B819C8">
        <w:tc>
          <w:tcPr>
            <w:tcW w:w="2694" w:type="dxa"/>
            <w:vAlign w:val="center"/>
          </w:tcPr>
          <w:p w14:paraId="4A0D0626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B1BDD6" w14:textId="77777777" w:rsidR="00C64852" w:rsidRPr="009C54AE" w:rsidRDefault="001E64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C64852" w:rsidRPr="009C54AE" w14:paraId="71FD11B8" w14:textId="77777777" w:rsidTr="00B819C8">
        <w:tc>
          <w:tcPr>
            <w:tcW w:w="2694" w:type="dxa"/>
            <w:vAlign w:val="center"/>
          </w:tcPr>
          <w:p w14:paraId="61F04A73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650EFE" w14:textId="77777777" w:rsidR="00C64852" w:rsidRPr="009C54AE" w:rsidRDefault="003E33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417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C64852" w:rsidRPr="009C54AE" w14:paraId="332C63B0" w14:textId="77777777" w:rsidTr="00B819C8">
        <w:tc>
          <w:tcPr>
            <w:tcW w:w="2694" w:type="dxa"/>
            <w:vAlign w:val="center"/>
          </w:tcPr>
          <w:p w14:paraId="149DABD2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D54105" w14:textId="77777777" w:rsidR="00C64852" w:rsidRPr="009C54AE" w:rsidRDefault="003262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C64852" w:rsidRPr="009C54AE" w14:paraId="0B5DD6BF" w14:textId="77777777" w:rsidTr="00B819C8">
        <w:tc>
          <w:tcPr>
            <w:tcW w:w="2694" w:type="dxa"/>
            <w:vAlign w:val="center"/>
          </w:tcPr>
          <w:p w14:paraId="48F92EFA" w14:textId="77777777" w:rsidR="00C64852" w:rsidRPr="009C54AE" w:rsidRDefault="00C6485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8C1712" w14:textId="77777777" w:rsidR="00C64852" w:rsidRPr="009C54AE" w:rsidRDefault="00C648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0422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A6FFD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BB1014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08BFB7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53B782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08F19A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05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5F0A23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C2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67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85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EE5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7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BA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1F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31F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36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F65B3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9733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76D0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EA00" w14:textId="77777777" w:rsidR="00015B8F" w:rsidRPr="009C54AE" w:rsidRDefault="006A6C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AC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8A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B68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4F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89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B2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C653" w14:textId="77777777" w:rsidR="00015B8F" w:rsidRPr="009C54AE" w:rsidRDefault="00C6485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515E03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4851C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766CC1" w14:textId="77777777" w:rsidR="0085747A" w:rsidRPr="009C54AE" w:rsidRDefault="0032627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3262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14:paraId="4236EEB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7017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4407D5" w14:textId="77777777" w:rsidR="009C54AE" w:rsidRPr="006422CC" w:rsidRDefault="00E22FBC" w:rsidP="006422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8775F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07ED7C8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CE19B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C5D8850" w14:textId="77777777" w:rsidTr="00745302">
        <w:tc>
          <w:tcPr>
            <w:tcW w:w="9670" w:type="dxa"/>
          </w:tcPr>
          <w:p w14:paraId="49BE15F7" w14:textId="77777777" w:rsidR="0085747A" w:rsidRPr="009C54AE" w:rsidRDefault="0032627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Podstawowe uzdolnienia muzyczne.</w:t>
            </w:r>
          </w:p>
        </w:tc>
      </w:tr>
    </w:tbl>
    <w:p w14:paraId="4B4327E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5E7D4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5F97ED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F82BFD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0A06D63" w14:textId="77777777" w:rsidTr="00923D7D">
        <w:tc>
          <w:tcPr>
            <w:tcW w:w="851" w:type="dxa"/>
            <w:vAlign w:val="center"/>
          </w:tcPr>
          <w:p w14:paraId="2607540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22E9896" w14:textId="77777777" w:rsidR="0085747A" w:rsidRPr="00F44AAC" w:rsidRDefault="00F44AAC" w:rsidP="001E64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orbel" w:eastAsia="SimSun" w:hAnsi="Corbel" w:cs="Mangal"/>
                <w:kern w:val="2"/>
                <w:sz w:val="24"/>
                <w:szCs w:val="24"/>
                <w:lang w:eastAsia="zh-CN" w:bidi="hi-IN"/>
              </w:rPr>
            </w:pPr>
            <w:r w:rsidRPr="00F44AAC">
              <w:rPr>
                <w:rFonts w:ascii="Corbel" w:hAnsi="Corbel"/>
                <w:sz w:val="24"/>
                <w:szCs w:val="24"/>
              </w:rPr>
              <w:t xml:space="preserve">Wyposażenie studentów w  wiedzę o muzyce, konieczną do realizacji zadań nauczyciela wczesnej edukacji.                             </w:t>
            </w:r>
          </w:p>
        </w:tc>
      </w:tr>
      <w:tr w:rsidR="0085747A" w:rsidRPr="009C54AE" w14:paraId="2E5675D1" w14:textId="77777777" w:rsidTr="00923D7D">
        <w:tc>
          <w:tcPr>
            <w:tcW w:w="851" w:type="dxa"/>
            <w:vAlign w:val="center"/>
          </w:tcPr>
          <w:p w14:paraId="35913FF7" w14:textId="77777777" w:rsidR="0085747A" w:rsidRPr="009C54AE" w:rsidRDefault="00F44AA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4FBEC6" w14:textId="77777777" w:rsidR="0085747A" w:rsidRPr="009C54AE" w:rsidRDefault="00F44A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Kształcenie  podstawowych umiejętności   sprzyjających  twórczemu organizowaniu zajęć muzycznych.</w:t>
            </w:r>
          </w:p>
        </w:tc>
      </w:tr>
      <w:tr w:rsidR="0085747A" w:rsidRPr="009C54AE" w14:paraId="0417130B" w14:textId="77777777" w:rsidTr="00923D7D">
        <w:tc>
          <w:tcPr>
            <w:tcW w:w="851" w:type="dxa"/>
            <w:vAlign w:val="center"/>
          </w:tcPr>
          <w:p w14:paraId="45F29C2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F44AA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75C8997" w14:textId="77777777" w:rsidR="0085747A" w:rsidRPr="009C54AE" w:rsidRDefault="00A24C56" w:rsidP="00A24C5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Uwrażliwienie  w obszarze  polskiej  kultury muzycznej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 xml:space="preserve"> z podkreśleniem  jej tożsamościowo</w:t>
            </w:r>
            <w:r w:rsidR="001E64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F47EB">
              <w:rPr>
                <w:rFonts w:ascii="Corbel" w:hAnsi="Corbel"/>
                <w:b w:val="0"/>
                <w:sz w:val="24"/>
                <w:szCs w:val="24"/>
              </w:rPr>
              <w:t>twórczej siły.</w:t>
            </w:r>
          </w:p>
        </w:tc>
      </w:tr>
    </w:tbl>
    <w:p w14:paraId="04422E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FB72C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E6FD13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701BED6" w14:textId="77777777" w:rsidTr="0071620A">
        <w:tc>
          <w:tcPr>
            <w:tcW w:w="1701" w:type="dxa"/>
            <w:vAlign w:val="center"/>
          </w:tcPr>
          <w:p w14:paraId="62BA851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890E08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90384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4DC1F5" w14:textId="77777777" w:rsidTr="005E6E85">
        <w:tc>
          <w:tcPr>
            <w:tcW w:w="1701" w:type="dxa"/>
          </w:tcPr>
          <w:p w14:paraId="190303D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3B81352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Student zna i rozumie: </w:t>
            </w:r>
          </w:p>
          <w:p w14:paraId="67CA090D" w14:textId="77777777" w:rsidR="00A369A5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>terminologię z zakresu muzyki i jej zastosowanie w edukacji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;</w:t>
            </w:r>
          </w:p>
          <w:p w14:paraId="4CCA36E0" w14:textId="77777777" w:rsidR="00BD4876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źródła kultury muzycznej, ich kulturowe i społeczne uwarunkowania oraz znaczenie dla rozwoju dziecka lub ucznia.</w:t>
            </w:r>
          </w:p>
          <w:p w14:paraId="04A81296" w14:textId="77777777" w:rsidR="00422A2D" w:rsidRPr="004E68E2" w:rsidRDefault="00A369A5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cechy charakterystyczne twórczości dziecięcej, jej osobowe i środowiskowe uwarunkowania; odmiany, faktury utworów muzycznych ze względu na sposób wykonywania muzyki (solo, muzyka kameralna, symfoniczna, chóralna, wokalno-instrumentalna), podstawowe zagadnienia z zakresu form muzycznych, podstawowe terminy notacji muzycznej;</w:t>
            </w:r>
          </w:p>
          <w:p w14:paraId="3EDDA47D" w14:textId="77777777" w:rsidR="00BD4876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podstawowy repertuar muzyczny w edukacji przedszkolnej i wczesnoszkolnej;</w:t>
            </w:r>
          </w:p>
          <w:p w14:paraId="57FC1864" w14:textId="77777777" w:rsidR="0085747A" w:rsidRPr="004E68E2" w:rsidRDefault="00422A2D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</w:t>
            </w:r>
            <w:r w:rsidR="00BD4876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wybrane współczesne koncepcje i modele edukacji muzycznej w Polsce i na świecie.</w:t>
            </w:r>
          </w:p>
        </w:tc>
        <w:tc>
          <w:tcPr>
            <w:tcW w:w="1873" w:type="dxa"/>
          </w:tcPr>
          <w:p w14:paraId="7D408B04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0221EBA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018C3B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E6D71EC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B8574F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FA2CBE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99353F5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408BD2A" w14:textId="77777777" w:rsidR="0085747A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85747A" w:rsidRPr="009C54AE" w14:paraId="394FF291" w14:textId="77777777" w:rsidTr="005E6E85">
        <w:tc>
          <w:tcPr>
            <w:tcW w:w="1701" w:type="dxa"/>
          </w:tcPr>
          <w:p w14:paraId="1816BBB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2BD137" w14:textId="77777777" w:rsidR="00E12708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Student potrafi:</w:t>
            </w:r>
          </w:p>
          <w:p w14:paraId="1B06093E" w14:textId="77777777" w:rsidR="004E19CE" w:rsidRPr="004E68E2" w:rsidRDefault="00E12708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-wykonywać</w:t>
            </w:r>
            <w:r w:rsidR="004E19CE"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proste melodie na wybranym </w:t>
            </w:r>
            <w:r w:rsidR="004E19CE" w:rsidRPr="004E68E2">
              <w:rPr>
                <w:rFonts w:ascii="Corbel" w:hAnsi="Corbel"/>
                <w:color w:val="00000A"/>
                <w:sz w:val="24"/>
                <w:szCs w:val="24"/>
              </w:rPr>
              <w:t>instrumencie lub głosem.</w:t>
            </w:r>
          </w:p>
          <w:p w14:paraId="519D5654" w14:textId="77777777" w:rsidR="0085747A" w:rsidRPr="004E68E2" w:rsidRDefault="004E19CE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="00E12708" w:rsidRPr="004E68E2">
              <w:rPr>
                <w:rFonts w:ascii="Corbel" w:hAnsi="Corbel"/>
                <w:color w:val="000000"/>
                <w:sz w:val="24"/>
                <w:szCs w:val="24"/>
              </w:rPr>
              <w:t>-zaprojektować</w:t>
            </w: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 xml:space="preserve"> przekaz muzyczny dostosowany do okoliczności.</w:t>
            </w:r>
          </w:p>
        </w:tc>
        <w:tc>
          <w:tcPr>
            <w:tcW w:w="1873" w:type="dxa"/>
          </w:tcPr>
          <w:p w14:paraId="1C05C74F" w14:textId="77777777" w:rsidR="0085747A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326277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01E5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4BBDFAB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  <w:p w14:paraId="56805EEA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  <w:p w14:paraId="15C60EE7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  <w:p w14:paraId="6A3669DD" w14:textId="77777777" w:rsidR="0024567D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14:paraId="44883B18" w14:textId="77777777" w:rsidR="0024567D" w:rsidRPr="009C54AE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24567D"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</w:tc>
      </w:tr>
      <w:tr w:rsidR="00755038" w:rsidRPr="009C54AE" w14:paraId="083AC1A6" w14:textId="77777777" w:rsidTr="005E6E85">
        <w:tc>
          <w:tcPr>
            <w:tcW w:w="1701" w:type="dxa"/>
          </w:tcPr>
          <w:p w14:paraId="4B197F44" w14:textId="77777777" w:rsidR="00755038" w:rsidRPr="009C54AE" w:rsidRDefault="0075503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C341E55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Student jest gotów do:</w:t>
            </w:r>
          </w:p>
          <w:p w14:paraId="667C796B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przekonującego działania na rzecz upowszechniania sztuk pięknych;</w:t>
            </w:r>
          </w:p>
          <w:p w14:paraId="504AF635" w14:textId="77777777" w:rsidR="003D060A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284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-i -inspirowania dzieci lub uczniów do samodzielnej lub wspólnej aktywności muzycznej;</w:t>
            </w:r>
          </w:p>
          <w:p w14:paraId="66D41E27" w14:textId="77777777" w:rsidR="00755038" w:rsidRPr="004E68E2" w:rsidRDefault="003D060A" w:rsidP="004E68E2">
            <w:pPr>
              <w:autoSpaceDE w:val="0"/>
              <w:autoSpaceDN w:val="0"/>
              <w:adjustRightInd w:val="0"/>
              <w:spacing w:after="0" w:line="240" w:lineRule="auto"/>
              <w:ind w:left="34" w:hanging="993"/>
              <w:rPr>
                <w:rFonts w:ascii="Corbel" w:hAnsi="Corbel"/>
                <w:color w:val="000000"/>
                <w:sz w:val="24"/>
                <w:szCs w:val="24"/>
              </w:rPr>
            </w:pPr>
            <w:r w:rsidRPr="004E68E2">
              <w:rPr>
                <w:rFonts w:ascii="Corbel" w:hAnsi="Corbel"/>
                <w:color w:val="000000"/>
                <w:sz w:val="24"/>
                <w:szCs w:val="24"/>
              </w:rPr>
              <w:t>- krzew    -krzewienia idei wspólnego wykonawstwa muzycznego jako działania kulturotwórczego i chroniącego dziedzictwo narodowe.</w:t>
            </w:r>
          </w:p>
        </w:tc>
        <w:tc>
          <w:tcPr>
            <w:tcW w:w="1873" w:type="dxa"/>
          </w:tcPr>
          <w:p w14:paraId="7295A245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17F24AE" w14:textId="77777777" w:rsidR="006422CC" w:rsidRDefault="006422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5AF0B8A" w14:textId="77777777" w:rsidR="008D4088" w:rsidRDefault="008D408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175A8F5E" w14:textId="77777777" w:rsidR="00755038" w:rsidRPr="00AD4188" w:rsidRDefault="00AD41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D4188">
              <w:rPr>
                <w:rFonts w:ascii="Corbel" w:hAnsi="Corbel"/>
                <w:b w:val="0"/>
                <w:szCs w:val="24"/>
              </w:rPr>
              <w:t>PPiW.K02</w:t>
            </w:r>
          </w:p>
        </w:tc>
      </w:tr>
    </w:tbl>
    <w:p w14:paraId="5123AF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027D2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788E85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A450B0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85FBE38" w14:textId="77777777" w:rsidTr="00923D7D">
        <w:tc>
          <w:tcPr>
            <w:tcW w:w="9639" w:type="dxa"/>
          </w:tcPr>
          <w:p w14:paraId="65C597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E128980" w14:textId="77777777" w:rsidTr="00923D7D">
        <w:tc>
          <w:tcPr>
            <w:tcW w:w="9639" w:type="dxa"/>
          </w:tcPr>
          <w:p w14:paraId="3C114861" w14:textId="77777777" w:rsidR="0085747A" w:rsidRPr="009C54AE" w:rsidRDefault="001E64A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1.Tymiczne i froniczne </w:t>
            </w:r>
            <w:r w:rsidR="00A04EA4">
              <w:rPr>
                <w:rFonts w:ascii="Corbel" w:hAnsi="Corbel"/>
                <w:sz w:val="24"/>
                <w:szCs w:val="24"/>
              </w:rPr>
              <w:t>aspe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="00A04EA4">
              <w:rPr>
                <w:rFonts w:ascii="Corbel" w:hAnsi="Corbel"/>
                <w:sz w:val="24"/>
                <w:szCs w:val="24"/>
              </w:rPr>
              <w:t>ty muz</w:t>
            </w:r>
            <w:r w:rsidR="00201E50">
              <w:rPr>
                <w:rFonts w:ascii="Corbel" w:hAnsi="Corbel"/>
                <w:sz w:val="24"/>
                <w:szCs w:val="24"/>
              </w:rPr>
              <w:t>yk</w:t>
            </w:r>
            <w:r w:rsidR="00A04EA4">
              <w:rPr>
                <w:rFonts w:ascii="Corbel" w:hAnsi="Corbel"/>
                <w:sz w:val="24"/>
                <w:szCs w:val="24"/>
              </w:rPr>
              <w:t>i w kontekście rozwoju dziecka.</w:t>
            </w:r>
          </w:p>
        </w:tc>
      </w:tr>
      <w:tr w:rsidR="0085747A" w:rsidRPr="009C54AE" w14:paraId="1F36D3F3" w14:textId="77777777" w:rsidTr="00923D7D">
        <w:tc>
          <w:tcPr>
            <w:tcW w:w="9639" w:type="dxa"/>
          </w:tcPr>
          <w:p w14:paraId="2831F2A8" w14:textId="77777777" w:rsidR="0085747A" w:rsidRPr="009C54AE" w:rsidRDefault="00201E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2.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Elementy polskiego </w:t>
            </w:r>
            <w:r w:rsidR="001E64AA">
              <w:rPr>
                <w:rFonts w:ascii="Corbel" w:hAnsi="Corbel"/>
                <w:sz w:val="24"/>
                <w:szCs w:val="24"/>
              </w:rPr>
              <w:t>folkloru</w:t>
            </w:r>
            <w:r w:rsidR="002274F0">
              <w:rPr>
                <w:rFonts w:ascii="Corbel" w:hAnsi="Corbel"/>
                <w:sz w:val="24"/>
                <w:szCs w:val="24"/>
              </w:rPr>
              <w:t xml:space="preserve"> muzycznego w edukacji dziecka.</w:t>
            </w:r>
          </w:p>
        </w:tc>
      </w:tr>
      <w:tr w:rsidR="0085747A" w:rsidRPr="009C54AE" w14:paraId="3301A52B" w14:textId="77777777" w:rsidTr="00923D7D">
        <w:tc>
          <w:tcPr>
            <w:tcW w:w="9639" w:type="dxa"/>
          </w:tcPr>
          <w:p w14:paraId="156DDE9B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3.Elementy muzyki.</w:t>
            </w:r>
          </w:p>
        </w:tc>
      </w:tr>
      <w:tr w:rsidR="002274F0" w:rsidRPr="009C54AE" w14:paraId="2BF3F153" w14:textId="77777777" w:rsidTr="00923D7D">
        <w:tc>
          <w:tcPr>
            <w:tcW w:w="9639" w:type="dxa"/>
          </w:tcPr>
          <w:p w14:paraId="612A39B0" w14:textId="77777777" w:rsidR="002274F0" w:rsidRPr="009C54AE" w:rsidRDefault="002274F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4.Zasady muzyki.</w:t>
            </w:r>
          </w:p>
        </w:tc>
      </w:tr>
      <w:tr w:rsidR="002274F0" w:rsidRPr="009C54AE" w14:paraId="1E770268" w14:textId="77777777" w:rsidTr="00923D7D">
        <w:tc>
          <w:tcPr>
            <w:tcW w:w="9639" w:type="dxa"/>
          </w:tcPr>
          <w:p w14:paraId="487DD591" w14:textId="77777777" w:rsidR="002274F0" w:rsidRPr="009C54A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5.Formy wychowania muzycznego dzieci.</w:t>
            </w:r>
          </w:p>
        </w:tc>
      </w:tr>
      <w:tr w:rsidR="007A48BE" w:rsidRPr="009C54AE" w14:paraId="6D48EAB5" w14:textId="77777777" w:rsidTr="00923D7D">
        <w:tc>
          <w:tcPr>
            <w:tcW w:w="9639" w:type="dxa"/>
          </w:tcPr>
          <w:p w14:paraId="56A40461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6.Sposoby organizowania twórczych i odtwórczych działań muzycznych.</w:t>
            </w:r>
          </w:p>
        </w:tc>
      </w:tr>
      <w:tr w:rsidR="007A48BE" w:rsidRPr="009C54AE" w14:paraId="22CB8EEF" w14:textId="77777777" w:rsidTr="00923D7D">
        <w:tc>
          <w:tcPr>
            <w:tcW w:w="9639" w:type="dxa"/>
          </w:tcPr>
          <w:p w14:paraId="21610A0E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7.Zabawa w muzycznej edukacji dziecka.</w:t>
            </w:r>
          </w:p>
        </w:tc>
      </w:tr>
      <w:tr w:rsidR="007A48BE" w:rsidRPr="009C54AE" w14:paraId="3C715CB4" w14:textId="77777777" w:rsidTr="00923D7D">
        <w:tc>
          <w:tcPr>
            <w:tcW w:w="9639" w:type="dxa"/>
          </w:tcPr>
          <w:p w14:paraId="7637241D" w14:textId="77777777" w:rsidR="007A48BE" w:rsidRDefault="007A48BE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8.Programowanie muzycznych zajęć z dziećmi.</w:t>
            </w:r>
          </w:p>
        </w:tc>
      </w:tr>
    </w:tbl>
    <w:p w14:paraId="63FE3C1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B53D18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9A61C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4D3555F" w14:textId="77777777" w:rsidTr="00923D7D">
        <w:tc>
          <w:tcPr>
            <w:tcW w:w="9639" w:type="dxa"/>
          </w:tcPr>
          <w:p w14:paraId="42A6673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F469E85" w14:textId="77777777" w:rsidTr="00923D7D">
        <w:tc>
          <w:tcPr>
            <w:tcW w:w="9639" w:type="dxa"/>
          </w:tcPr>
          <w:p w14:paraId="3A7ED88E" w14:textId="77777777" w:rsidR="0085747A" w:rsidRPr="009C54AE" w:rsidRDefault="00055A44" w:rsidP="00055A44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1.Zasady muzyki (podstawowe</w:t>
            </w:r>
            <w:r w:rsidR="00BB19F2" w:rsidRPr="00BB19F2">
              <w:rPr>
                <w:rFonts w:ascii="Corbel" w:hAnsi="Corbel"/>
              </w:rPr>
              <w:t xml:space="preserve"> zagadnienia).</w:t>
            </w:r>
          </w:p>
        </w:tc>
      </w:tr>
      <w:tr w:rsidR="0085747A" w:rsidRPr="009C54AE" w14:paraId="778F9D05" w14:textId="77777777" w:rsidTr="00923D7D">
        <w:tc>
          <w:tcPr>
            <w:tcW w:w="9639" w:type="dxa"/>
          </w:tcPr>
          <w:p w14:paraId="433C337A" w14:textId="77777777" w:rsidR="0085747A" w:rsidRPr="009C54AE" w:rsidRDefault="00BB19F2" w:rsidP="000852A7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2.Notacja muzyczna.</w:t>
            </w:r>
          </w:p>
        </w:tc>
      </w:tr>
      <w:tr w:rsidR="0085747A" w:rsidRPr="009C54AE" w14:paraId="7F8BA0C6" w14:textId="77777777" w:rsidTr="00923D7D">
        <w:tc>
          <w:tcPr>
            <w:tcW w:w="9639" w:type="dxa"/>
          </w:tcPr>
          <w:p w14:paraId="5B87B084" w14:textId="77777777" w:rsidR="0085747A" w:rsidRPr="000852A7" w:rsidRDefault="000852A7" w:rsidP="00BB19F2">
            <w:pPr>
              <w:pStyle w:val="Default"/>
              <w:rPr>
                <w:rFonts w:ascii="Corbel" w:hAnsi="Corbel"/>
              </w:rPr>
            </w:pPr>
            <w:r w:rsidRPr="000852A7">
              <w:rPr>
                <w:rFonts w:ascii="Corbel" w:hAnsi="Corbel"/>
              </w:rPr>
              <w:t>4.Elementy dyrygowania</w:t>
            </w:r>
            <w:r w:rsidR="0083241B">
              <w:rPr>
                <w:rFonts w:ascii="Corbel" w:hAnsi="Corbel"/>
              </w:rPr>
              <w:t xml:space="preserve"> (Wskazywanie momentu rozpoczęcia i zakończenia).</w:t>
            </w:r>
          </w:p>
        </w:tc>
      </w:tr>
      <w:tr w:rsidR="00BB19F2" w:rsidRPr="009C54AE" w14:paraId="69849E8A" w14:textId="77777777" w:rsidTr="00923D7D">
        <w:tc>
          <w:tcPr>
            <w:tcW w:w="9639" w:type="dxa"/>
          </w:tcPr>
          <w:p w14:paraId="2AA3D08E" w14:textId="77777777" w:rsidR="00BB19F2" w:rsidRPr="000852A7" w:rsidRDefault="00F01ABB" w:rsidP="000852A7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5.Kryteria doboru piosenek dziecięcych, tworzenie repertuaru.</w:t>
            </w:r>
          </w:p>
        </w:tc>
      </w:tr>
      <w:tr w:rsidR="00BB19F2" w:rsidRPr="009C54AE" w14:paraId="1A041803" w14:textId="77777777" w:rsidTr="00923D7D">
        <w:tc>
          <w:tcPr>
            <w:tcW w:w="9639" w:type="dxa"/>
          </w:tcPr>
          <w:p w14:paraId="1FC314DD" w14:textId="77777777" w:rsidR="00BB19F2" w:rsidRPr="009C54AE" w:rsidRDefault="00F01A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6.Metoda sylabiczna nauczania wartości rytmicznych.</w:t>
            </w:r>
          </w:p>
        </w:tc>
      </w:tr>
      <w:tr w:rsidR="0083241B" w:rsidRPr="009C54AE" w14:paraId="3ED802B3" w14:textId="77777777" w:rsidTr="00923D7D">
        <w:tc>
          <w:tcPr>
            <w:tcW w:w="9639" w:type="dxa"/>
          </w:tcPr>
          <w:p w14:paraId="2A19E7A2" w14:textId="77777777" w:rsidR="0083241B" w:rsidRDefault="008324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7.Formy wychowania muzycznego.</w:t>
            </w:r>
          </w:p>
        </w:tc>
      </w:tr>
      <w:tr w:rsidR="00BB19F2" w:rsidRPr="009C54AE" w14:paraId="2B24C4F8" w14:textId="77777777" w:rsidTr="00923D7D">
        <w:tc>
          <w:tcPr>
            <w:tcW w:w="9639" w:type="dxa"/>
          </w:tcPr>
          <w:p w14:paraId="7FEC667D" w14:textId="77777777" w:rsidR="00BB19F2" w:rsidRPr="009C54AE" w:rsidRDefault="0083241B" w:rsidP="001E64AA">
            <w:pPr>
              <w:pStyle w:val="Akapitzlist"/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01ABB">
              <w:rPr>
                <w:rFonts w:ascii="Corbel" w:hAnsi="Corbel"/>
                <w:sz w:val="24"/>
                <w:szCs w:val="24"/>
              </w:rPr>
              <w:t>.Tworzenie akompaniamentu na instrumentach</w:t>
            </w:r>
            <w:r w:rsidR="00825726">
              <w:rPr>
                <w:rFonts w:ascii="Corbel" w:hAnsi="Corbel"/>
                <w:sz w:val="24"/>
                <w:szCs w:val="24"/>
              </w:rPr>
              <w:t xml:space="preserve"> perkusyjnych  określonej i nieokreślonej wysokości dźwięku.</w:t>
            </w:r>
          </w:p>
        </w:tc>
      </w:tr>
      <w:tr w:rsidR="00441AD0" w:rsidRPr="009C54AE" w14:paraId="26A7FCCB" w14:textId="77777777" w:rsidTr="00923D7D">
        <w:tc>
          <w:tcPr>
            <w:tcW w:w="9639" w:type="dxa"/>
          </w:tcPr>
          <w:p w14:paraId="3CA525CD" w14:textId="77777777" w:rsidR="00441AD0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9.Zabawy muzyczne.</w:t>
            </w:r>
          </w:p>
        </w:tc>
      </w:tr>
      <w:tr w:rsidR="00055A44" w:rsidRPr="009C54AE" w14:paraId="48F33A33" w14:textId="77777777" w:rsidTr="00923D7D">
        <w:tc>
          <w:tcPr>
            <w:tcW w:w="9639" w:type="dxa"/>
          </w:tcPr>
          <w:p w14:paraId="1599D0FD" w14:textId="77777777" w:rsidR="00055A44" w:rsidRDefault="00441AD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055A44">
              <w:rPr>
                <w:rFonts w:ascii="Corbel" w:hAnsi="Corbel"/>
                <w:sz w:val="24"/>
                <w:szCs w:val="24"/>
              </w:rPr>
              <w:t>.Scenariusze zajęć muzycznych.</w:t>
            </w:r>
          </w:p>
        </w:tc>
      </w:tr>
    </w:tbl>
    <w:p w14:paraId="360C8A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2B01E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EF50934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</w:p>
    <w:p w14:paraId="196F0D9F" w14:textId="77777777" w:rsidR="0083241B" w:rsidRPr="001762A3" w:rsidRDefault="0083241B" w:rsidP="0083241B">
      <w:pPr>
        <w:pStyle w:val="Default"/>
        <w:jc w:val="both"/>
        <w:rPr>
          <w:rFonts w:ascii="Corbel" w:hAnsi="Corbel"/>
        </w:rPr>
      </w:pPr>
      <w:r w:rsidRPr="001762A3">
        <w:rPr>
          <w:rFonts w:ascii="Corbel" w:hAnsi="Corbel"/>
        </w:rPr>
        <w:t>podająca, eksponująca (pokaz), projekt praktyczny</w:t>
      </w:r>
    </w:p>
    <w:p w14:paraId="546A5EC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C4011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69C92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E56F7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9628A0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56DB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B206C9C" w14:textId="77777777" w:rsidTr="00C05F44">
        <w:tc>
          <w:tcPr>
            <w:tcW w:w="1985" w:type="dxa"/>
            <w:vAlign w:val="center"/>
          </w:tcPr>
          <w:p w14:paraId="63281D3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F5DE0A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753E04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7D0CC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3F655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61F7E35C" w14:textId="77777777" w:rsidTr="00C05F44">
        <w:tc>
          <w:tcPr>
            <w:tcW w:w="1985" w:type="dxa"/>
          </w:tcPr>
          <w:p w14:paraId="55F395F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CCD9B04" w14:textId="77777777" w:rsidR="0085747A" w:rsidRPr="0024465D" w:rsidRDefault="00521EBF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76C0EAAD" w14:textId="77777777" w:rsidR="0085747A" w:rsidRPr="0024465D" w:rsidRDefault="008100D2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W</w:t>
            </w:r>
            <w:r w:rsidR="002216A7" w:rsidRPr="0024465D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85747A" w:rsidRPr="009C54AE" w14:paraId="765B85B0" w14:textId="77777777" w:rsidTr="00C05F44">
        <w:tc>
          <w:tcPr>
            <w:tcW w:w="1985" w:type="dxa"/>
          </w:tcPr>
          <w:p w14:paraId="7DDA2BA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C93002" w14:textId="77777777" w:rsidR="0085747A" w:rsidRPr="0024465D" w:rsidRDefault="006422CC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 xml:space="preserve">Obserwacja  w czasie zajęć, </w:t>
            </w:r>
            <w:r w:rsidR="002216A7" w:rsidRPr="0024465D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02439944" w14:textId="77777777" w:rsidR="0085747A" w:rsidRPr="0024465D" w:rsidRDefault="00CA4F11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07348" w:rsidRPr="009C54AE" w14:paraId="2CE13A4F" w14:textId="77777777" w:rsidTr="00C05F44">
        <w:tc>
          <w:tcPr>
            <w:tcW w:w="1985" w:type="dxa"/>
          </w:tcPr>
          <w:p w14:paraId="3024B5CA" w14:textId="77777777" w:rsidR="00A07348" w:rsidRPr="009C54AE" w:rsidRDefault="00A073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B5ED2BD" w14:textId="77777777" w:rsidR="00A07348" w:rsidRPr="0024465D" w:rsidRDefault="006422CC" w:rsidP="002446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Obserwacja w czasie zajęć, Dyskusja</w:t>
            </w:r>
          </w:p>
        </w:tc>
        <w:tc>
          <w:tcPr>
            <w:tcW w:w="2126" w:type="dxa"/>
          </w:tcPr>
          <w:p w14:paraId="4FC753A8" w14:textId="77777777" w:rsidR="00A07348" w:rsidRPr="0024465D" w:rsidRDefault="002216A7" w:rsidP="0024465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4465D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5786C03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88DDD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8B25A9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66492ED" w14:textId="77777777" w:rsidTr="00923D7D">
        <w:tc>
          <w:tcPr>
            <w:tcW w:w="9670" w:type="dxa"/>
          </w:tcPr>
          <w:p w14:paraId="3D4B2203" w14:textId="77777777" w:rsidR="0085747A" w:rsidRPr="009C54AE" w:rsidRDefault="00441A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końcowa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jest średnią ocen cząstkowych, z kolokwium, zadanych ćwiczeń i pracy projektowej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 xml:space="preserve"> (scenariusz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zajęć muzycznych dla dzieci</w:t>
            </w:r>
            <w:r w:rsidR="00496AD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5B654C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3AE2E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0C8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64A4C40" w14:textId="77777777" w:rsidTr="003E1941">
        <w:tc>
          <w:tcPr>
            <w:tcW w:w="4962" w:type="dxa"/>
            <w:vAlign w:val="center"/>
          </w:tcPr>
          <w:p w14:paraId="12A9B97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43D7F5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DCE3F5" w14:textId="77777777" w:rsidTr="00923D7D">
        <w:tc>
          <w:tcPr>
            <w:tcW w:w="4962" w:type="dxa"/>
          </w:tcPr>
          <w:p w14:paraId="3B5BF676" w14:textId="77777777" w:rsidR="0085747A" w:rsidRPr="009C54AE" w:rsidRDefault="00C61DC5" w:rsidP="00974F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1267A5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0AE415" w14:textId="77777777" w:rsidR="0085747A" w:rsidRPr="009C54AE" w:rsidRDefault="001B3915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0EB50D9" w14:textId="77777777" w:rsidTr="00923D7D">
        <w:tc>
          <w:tcPr>
            <w:tcW w:w="4962" w:type="dxa"/>
          </w:tcPr>
          <w:p w14:paraId="24612E0A" w14:textId="44198BF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3F30098E" w14:textId="2B9D121B" w:rsidR="00C61DC5" w:rsidRPr="009C54AE" w:rsidRDefault="002633A0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51516C68" w14:textId="77777777" w:rsidTr="00923D7D">
        <w:tc>
          <w:tcPr>
            <w:tcW w:w="4962" w:type="dxa"/>
          </w:tcPr>
          <w:p w14:paraId="4E895A84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6250F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4C82956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DE67E6B" w14:textId="77777777" w:rsidR="00CF082D" w:rsidRDefault="00CF082D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E8C8EDC" w14:textId="58942E82" w:rsidR="00C61DC5" w:rsidRPr="009C54AE" w:rsidRDefault="002633A0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7C0906FA" w14:textId="77777777" w:rsidTr="00923D7D">
        <w:tc>
          <w:tcPr>
            <w:tcW w:w="4962" w:type="dxa"/>
          </w:tcPr>
          <w:p w14:paraId="3BB8AD7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E4A134" w14:textId="77777777" w:rsidR="0085747A" w:rsidRPr="009C54AE" w:rsidRDefault="00C57853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9C54AE" w14:paraId="5C6D03BC" w14:textId="77777777" w:rsidTr="00923D7D">
        <w:tc>
          <w:tcPr>
            <w:tcW w:w="4962" w:type="dxa"/>
          </w:tcPr>
          <w:p w14:paraId="015DA2C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03A6CCF" w14:textId="77777777" w:rsidR="0085747A" w:rsidRPr="009C54AE" w:rsidRDefault="00496ADF" w:rsidP="001E64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D35340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19ADC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BD4A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58ACB9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6E07378" w14:textId="77777777" w:rsidTr="0071620A">
        <w:trPr>
          <w:trHeight w:val="397"/>
        </w:trPr>
        <w:tc>
          <w:tcPr>
            <w:tcW w:w="3544" w:type="dxa"/>
          </w:tcPr>
          <w:p w14:paraId="48B112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C0E97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D78D54A" w14:textId="77777777" w:rsidTr="0071620A">
        <w:trPr>
          <w:trHeight w:val="397"/>
        </w:trPr>
        <w:tc>
          <w:tcPr>
            <w:tcW w:w="3544" w:type="dxa"/>
          </w:tcPr>
          <w:p w14:paraId="4BBAB0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41DFC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F9B38E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382B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319625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326000E3" w14:textId="77777777" w:rsidTr="0071620A">
        <w:trPr>
          <w:trHeight w:val="397"/>
        </w:trPr>
        <w:tc>
          <w:tcPr>
            <w:tcW w:w="7513" w:type="dxa"/>
          </w:tcPr>
          <w:p w14:paraId="2FDDA919" w14:textId="77777777" w:rsidR="00CF082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5ACFEAB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1.Dymara B., Dziecko w świecie muzyki, Kraków 2010.</w:t>
            </w:r>
          </w:p>
          <w:p w14:paraId="38B2D71D" w14:textId="77777777" w:rsidR="001267A5" w:rsidRDefault="001267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2.Dymara</w:t>
            </w:r>
            <w:r w:rsidR="00CE269F">
              <w:rPr>
                <w:rFonts w:ascii="Corbel" w:hAnsi="Corbel"/>
                <w:b w:val="0"/>
                <w:smallCaps w:val="0"/>
                <w:szCs w:val="24"/>
              </w:rPr>
              <w:t xml:space="preserve"> B. (red.), Dziecko w świecie sztuki, Kraków 1996.</w:t>
            </w:r>
          </w:p>
          <w:p w14:paraId="3FF34A14" w14:textId="77777777" w:rsidR="00CD145B" w:rsidRP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2.Motyka. W., Muzykowanie w przedszkolu. Teoria i praktyka, wyd. UR, Rzeszów 2015. </w:t>
            </w:r>
          </w:p>
          <w:p w14:paraId="736DB33C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2. Lasocki J.K., Podstawowe wiadomości z nauki o muzyce, Kraków 1982. </w:t>
            </w:r>
          </w:p>
          <w:p w14:paraId="5281FA0F" w14:textId="77777777" w:rsidR="00CD145B" w:rsidRPr="00CD145B" w:rsidRDefault="00CD145B" w:rsidP="00CD145B">
            <w:pPr>
              <w:pStyle w:val="Default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>4. Malko D.,</w:t>
            </w:r>
            <w:r w:rsidR="00AD4188">
              <w:rPr>
                <w:rFonts w:ascii="Corbel" w:hAnsi="Corbel"/>
              </w:rPr>
              <w:t xml:space="preserve"> </w:t>
            </w:r>
            <w:r w:rsidRPr="00CD145B">
              <w:rPr>
                <w:rFonts w:ascii="Corbel" w:hAnsi="Corbel"/>
              </w:rPr>
              <w:t xml:space="preserve">Metodyka wychowania muzycznego w przedszkolu, Warszawa 1990. </w:t>
            </w:r>
          </w:p>
          <w:p w14:paraId="5F62F5A0" w14:textId="77777777" w:rsidR="00CD145B" w:rsidRDefault="00CD145B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CD145B">
              <w:rPr>
                <w:rFonts w:ascii="Corbel" w:hAnsi="Corbel"/>
              </w:rPr>
              <w:t xml:space="preserve">5.Staniek M., Konspekty zajęć rytmiczno-muzycznych dla grupy 5-6 latków na cały rok szkolny, Kraków 2006 </w:t>
            </w:r>
          </w:p>
          <w:p w14:paraId="7275F5B4" w14:textId="77777777" w:rsidR="00CD145B" w:rsidRPr="001E64AA" w:rsidRDefault="008339BD" w:rsidP="001E64AA">
            <w:pPr>
              <w:pStyle w:val="Default"/>
              <w:rPr>
                <w:rFonts w:ascii="Corbel" w:hAnsi="Corbel"/>
              </w:rPr>
            </w:pPr>
            <w:r w:rsidRPr="0042621D">
              <w:rPr>
                <w:rFonts w:ascii="Corbel" w:hAnsi="Corbel"/>
              </w:rPr>
              <w:t>6.Wesołowski F., Zasady muzyki, Kraków 1980.</w:t>
            </w:r>
          </w:p>
        </w:tc>
      </w:tr>
      <w:tr w:rsidR="0085747A" w:rsidRPr="009C54AE" w14:paraId="5A610170" w14:textId="77777777" w:rsidTr="0071620A">
        <w:trPr>
          <w:trHeight w:val="397"/>
        </w:trPr>
        <w:tc>
          <w:tcPr>
            <w:tcW w:w="7513" w:type="dxa"/>
          </w:tcPr>
          <w:p w14:paraId="280EE01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B824E7" w14:textId="77777777" w:rsidR="005260C2" w:rsidRDefault="005260C2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 w:rsidRPr="005260C2">
              <w:rPr>
                <w:rFonts w:ascii="Corbel" w:hAnsi="Corbel"/>
              </w:rPr>
              <w:t xml:space="preserve">1.Andrychowska-Biegacz J., Gry i zabawy dla dzieci młodszych. 50 przykładów do praktycznego wykorzystania. Rzeszów 2000 </w:t>
            </w:r>
          </w:p>
          <w:p w14:paraId="7C6C9B7D" w14:textId="77777777" w:rsidR="001267A5" w:rsidRPr="00CD145B" w:rsidRDefault="001267A5" w:rsidP="001267A5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Pr="00CD145B">
              <w:rPr>
                <w:rFonts w:ascii="Corbel" w:hAnsi="Corbel"/>
              </w:rPr>
              <w:t xml:space="preserve">.Klechniowska A.M., Szkoła na fortepian, PWM 2010. </w:t>
            </w:r>
          </w:p>
          <w:p w14:paraId="6D9607FD" w14:textId="77777777" w:rsidR="005260C2" w:rsidRPr="005260C2" w:rsidRDefault="001267A5" w:rsidP="00AD4188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  <w:r w:rsidR="005260C2" w:rsidRPr="005260C2">
              <w:rPr>
                <w:rFonts w:ascii="Corbel" w:hAnsi="Corbel"/>
              </w:rPr>
              <w:t xml:space="preserve">.Przychodzińska-Kociczak Maria, Zrozumieć muzykę, wyd. Nasza Księgarnia, 1984. </w:t>
            </w:r>
          </w:p>
          <w:p w14:paraId="2FBD5F3C" w14:textId="77777777" w:rsidR="005260C2" w:rsidRDefault="001267A5" w:rsidP="001E64AA">
            <w:pPr>
              <w:pStyle w:val="Defaul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AD4188">
              <w:rPr>
                <w:rFonts w:ascii="Corbel" w:hAnsi="Corbel"/>
              </w:rPr>
              <w:t>. Smoczynska-</w:t>
            </w:r>
            <w:r w:rsidR="005260C2" w:rsidRPr="005260C2">
              <w:rPr>
                <w:rFonts w:ascii="Corbel" w:hAnsi="Corbel"/>
              </w:rPr>
              <w:t xml:space="preserve"> Nachtman U., Rozśpiewane przedszkole, Warszawa 1988. </w:t>
            </w:r>
          </w:p>
          <w:p w14:paraId="0EFB510C" w14:textId="77777777" w:rsidR="005260C2" w:rsidRPr="001E64AA" w:rsidRDefault="00AD4188" w:rsidP="001E64AA">
            <w:pPr>
              <w:pStyle w:val="Default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  <w:r w:rsidR="005260C2">
              <w:rPr>
                <w:rFonts w:ascii="Corbel" w:hAnsi="Corbel"/>
              </w:rPr>
              <w:t>.Smoczyńska-Nachtman U., Muzyka dla dzieci, Warszawa 1992.</w:t>
            </w:r>
          </w:p>
        </w:tc>
      </w:tr>
    </w:tbl>
    <w:p w14:paraId="56811BD9" w14:textId="77777777" w:rsidR="006422CC" w:rsidRDefault="006422CC" w:rsidP="006422C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163ED5" w14:textId="77777777" w:rsidR="0085747A" w:rsidRPr="009C54AE" w:rsidRDefault="0085747A" w:rsidP="006422C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B1A7" w14:textId="77777777" w:rsidR="00860277" w:rsidRDefault="00860277" w:rsidP="00C16ABF">
      <w:pPr>
        <w:spacing w:after="0" w:line="240" w:lineRule="auto"/>
      </w:pPr>
      <w:r>
        <w:separator/>
      </w:r>
    </w:p>
  </w:endnote>
  <w:endnote w:type="continuationSeparator" w:id="0">
    <w:p w14:paraId="3A8E4872" w14:textId="77777777" w:rsidR="00860277" w:rsidRDefault="0086027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DE31" w14:textId="77777777" w:rsidR="00860277" w:rsidRDefault="00860277" w:rsidP="00C16ABF">
      <w:pPr>
        <w:spacing w:after="0" w:line="240" w:lineRule="auto"/>
      </w:pPr>
      <w:r>
        <w:separator/>
      </w:r>
    </w:p>
  </w:footnote>
  <w:footnote w:type="continuationSeparator" w:id="0">
    <w:p w14:paraId="0A106AB6" w14:textId="77777777" w:rsidR="00860277" w:rsidRDefault="00860277" w:rsidP="00C16ABF">
      <w:pPr>
        <w:spacing w:after="0" w:line="240" w:lineRule="auto"/>
      </w:pPr>
      <w:r>
        <w:continuationSeparator/>
      </w:r>
    </w:p>
  </w:footnote>
  <w:footnote w:id="1">
    <w:p w14:paraId="6B916DC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752459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11E"/>
    <w:rsid w:val="00012E3F"/>
    <w:rsid w:val="00015B8F"/>
    <w:rsid w:val="00022ECE"/>
    <w:rsid w:val="00041C63"/>
    <w:rsid w:val="00042A51"/>
    <w:rsid w:val="00042D2E"/>
    <w:rsid w:val="00044C82"/>
    <w:rsid w:val="00055A44"/>
    <w:rsid w:val="00056A1A"/>
    <w:rsid w:val="00064608"/>
    <w:rsid w:val="00070ED6"/>
    <w:rsid w:val="00073FE4"/>
    <w:rsid w:val="000742DC"/>
    <w:rsid w:val="00082E1B"/>
    <w:rsid w:val="00084C12"/>
    <w:rsid w:val="000852A7"/>
    <w:rsid w:val="000907B0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1694"/>
    <w:rsid w:val="000E5463"/>
    <w:rsid w:val="000F04C8"/>
    <w:rsid w:val="000F1C57"/>
    <w:rsid w:val="000F5615"/>
    <w:rsid w:val="00124BFF"/>
    <w:rsid w:val="0012560E"/>
    <w:rsid w:val="001267A5"/>
    <w:rsid w:val="00127108"/>
    <w:rsid w:val="00134B13"/>
    <w:rsid w:val="00146BC0"/>
    <w:rsid w:val="001519ED"/>
    <w:rsid w:val="00153C41"/>
    <w:rsid w:val="00154381"/>
    <w:rsid w:val="00162B7E"/>
    <w:rsid w:val="001640A7"/>
    <w:rsid w:val="00164FA7"/>
    <w:rsid w:val="00166A03"/>
    <w:rsid w:val="001718A7"/>
    <w:rsid w:val="001737CF"/>
    <w:rsid w:val="00176083"/>
    <w:rsid w:val="001762A3"/>
    <w:rsid w:val="001770C7"/>
    <w:rsid w:val="00192F37"/>
    <w:rsid w:val="001A70D2"/>
    <w:rsid w:val="001B3915"/>
    <w:rsid w:val="001D657B"/>
    <w:rsid w:val="001D7B54"/>
    <w:rsid w:val="001E0209"/>
    <w:rsid w:val="001E64AA"/>
    <w:rsid w:val="001F2CA2"/>
    <w:rsid w:val="00201E50"/>
    <w:rsid w:val="0020233B"/>
    <w:rsid w:val="00203B1F"/>
    <w:rsid w:val="00205F69"/>
    <w:rsid w:val="002144C0"/>
    <w:rsid w:val="002216A7"/>
    <w:rsid w:val="0022477D"/>
    <w:rsid w:val="002274F0"/>
    <w:rsid w:val="002278A9"/>
    <w:rsid w:val="002336F9"/>
    <w:rsid w:val="0024028F"/>
    <w:rsid w:val="0024465D"/>
    <w:rsid w:val="00244ABC"/>
    <w:rsid w:val="0024567D"/>
    <w:rsid w:val="002633A0"/>
    <w:rsid w:val="00281BFA"/>
    <w:rsid w:val="00281FF2"/>
    <w:rsid w:val="002857DE"/>
    <w:rsid w:val="00291567"/>
    <w:rsid w:val="002A22BF"/>
    <w:rsid w:val="002A2389"/>
    <w:rsid w:val="002A5133"/>
    <w:rsid w:val="002A671D"/>
    <w:rsid w:val="002B2DA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5D30"/>
    <w:rsid w:val="00326277"/>
    <w:rsid w:val="003343CF"/>
    <w:rsid w:val="00341E32"/>
    <w:rsid w:val="00346FE9"/>
    <w:rsid w:val="0034759A"/>
    <w:rsid w:val="003503F6"/>
    <w:rsid w:val="003523F0"/>
    <w:rsid w:val="003530DD"/>
    <w:rsid w:val="00363F78"/>
    <w:rsid w:val="003A0A5B"/>
    <w:rsid w:val="003A1176"/>
    <w:rsid w:val="003B2426"/>
    <w:rsid w:val="003B58F0"/>
    <w:rsid w:val="003C0BAE"/>
    <w:rsid w:val="003D060A"/>
    <w:rsid w:val="003D18A9"/>
    <w:rsid w:val="003D6CE2"/>
    <w:rsid w:val="003E1941"/>
    <w:rsid w:val="003E2FE6"/>
    <w:rsid w:val="003E33F9"/>
    <w:rsid w:val="003E49D5"/>
    <w:rsid w:val="003F38C0"/>
    <w:rsid w:val="00414E3C"/>
    <w:rsid w:val="0042244A"/>
    <w:rsid w:val="00422A2D"/>
    <w:rsid w:val="0042621D"/>
    <w:rsid w:val="0042745A"/>
    <w:rsid w:val="00431D5C"/>
    <w:rsid w:val="004362C6"/>
    <w:rsid w:val="00437FA2"/>
    <w:rsid w:val="00441AD0"/>
    <w:rsid w:val="004435D9"/>
    <w:rsid w:val="00445970"/>
    <w:rsid w:val="0045729E"/>
    <w:rsid w:val="00461EFC"/>
    <w:rsid w:val="004652C2"/>
    <w:rsid w:val="004706D1"/>
    <w:rsid w:val="00471326"/>
    <w:rsid w:val="00473D3C"/>
    <w:rsid w:val="0047598D"/>
    <w:rsid w:val="004840FD"/>
    <w:rsid w:val="00490F7D"/>
    <w:rsid w:val="00491678"/>
    <w:rsid w:val="004968E2"/>
    <w:rsid w:val="00496ADF"/>
    <w:rsid w:val="004A3EEA"/>
    <w:rsid w:val="004A4D1F"/>
    <w:rsid w:val="004D5282"/>
    <w:rsid w:val="004E19CE"/>
    <w:rsid w:val="004E68E2"/>
    <w:rsid w:val="004F1551"/>
    <w:rsid w:val="004F55A3"/>
    <w:rsid w:val="0050496F"/>
    <w:rsid w:val="005119E8"/>
    <w:rsid w:val="00513B6F"/>
    <w:rsid w:val="00517C63"/>
    <w:rsid w:val="00521EBF"/>
    <w:rsid w:val="005260C2"/>
    <w:rsid w:val="00526C94"/>
    <w:rsid w:val="005363C4"/>
    <w:rsid w:val="00536BDE"/>
    <w:rsid w:val="00543ACC"/>
    <w:rsid w:val="0056696D"/>
    <w:rsid w:val="00573EF9"/>
    <w:rsid w:val="005819B5"/>
    <w:rsid w:val="0059484D"/>
    <w:rsid w:val="005A0396"/>
    <w:rsid w:val="005A0855"/>
    <w:rsid w:val="005A3196"/>
    <w:rsid w:val="005C080F"/>
    <w:rsid w:val="005C55E5"/>
    <w:rsid w:val="005C696A"/>
    <w:rsid w:val="005E6E85"/>
    <w:rsid w:val="005E76F3"/>
    <w:rsid w:val="005F31D2"/>
    <w:rsid w:val="005F67C3"/>
    <w:rsid w:val="0061029B"/>
    <w:rsid w:val="00617230"/>
    <w:rsid w:val="00621CE1"/>
    <w:rsid w:val="00622D9E"/>
    <w:rsid w:val="00627FC9"/>
    <w:rsid w:val="006422CC"/>
    <w:rsid w:val="00647FA8"/>
    <w:rsid w:val="00650C5F"/>
    <w:rsid w:val="00654934"/>
    <w:rsid w:val="006620D9"/>
    <w:rsid w:val="00663AAB"/>
    <w:rsid w:val="00671958"/>
    <w:rsid w:val="00675843"/>
    <w:rsid w:val="00696477"/>
    <w:rsid w:val="006A6CC4"/>
    <w:rsid w:val="006B7C11"/>
    <w:rsid w:val="006D050F"/>
    <w:rsid w:val="006D6139"/>
    <w:rsid w:val="006E5D65"/>
    <w:rsid w:val="006F1282"/>
    <w:rsid w:val="006F1FBC"/>
    <w:rsid w:val="006F31E2"/>
    <w:rsid w:val="00706544"/>
    <w:rsid w:val="007072BA"/>
    <w:rsid w:val="00707895"/>
    <w:rsid w:val="0071620A"/>
    <w:rsid w:val="00724172"/>
    <w:rsid w:val="00724677"/>
    <w:rsid w:val="00725459"/>
    <w:rsid w:val="007327BD"/>
    <w:rsid w:val="00734608"/>
    <w:rsid w:val="00745302"/>
    <w:rsid w:val="007461D6"/>
    <w:rsid w:val="00746EC8"/>
    <w:rsid w:val="00755038"/>
    <w:rsid w:val="007618F3"/>
    <w:rsid w:val="00763BF1"/>
    <w:rsid w:val="00766FD4"/>
    <w:rsid w:val="0078168C"/>
    <w:rsid w:val="0078775F"/>
    <w:rsid w:val="00787C2A"/>
    <w:rsid w:val="00790E27"/>
    <w:rsid w:val="007A4022"/>
    <w:rsid w:val="007A48BE"/>
    <w:rsid w:val="007A6E6E"/>
    <w:rsid w:val="007C0C28"/>
    <w:rsid w:val="007C3299"/>
    <w:rsid w:val="007C3BCC"/>
    <w:rsid w:val="007C4546"/>
    <w:rsid w:val="007D6E56"/>
    <w:rsid w:val="007F1652"/>
    <w:rsid w:val="007F4155"/>
    <w:rsid w:val="008100D2"/>
    <w:rsid w:val="0081554D"/>
    <w:rsid w:val="0081707E"/>
    <w:rsid w:val="00825726"/>
    <w:rsid w:val="0083241B"/>
    <w:rsid w:val="008339BD"/>
    <w:rsid w:val="008449B3"/>
    <w:rsid w:val="008476AE"/>
    <w:rsid w:val="0085747A"/>
    <w:rsid w:val="00860277"/>
    <w:rsid w:val="008811BA"/>
    <w:rsid w:val="00884922"/>
    <w:rsid w:val="00885F64"/>
    <w:rsid w:val="008917F9"/>
    <w:rsid w:val="00894F87"/>
    <w:rsid w:val="008A45F7"/>
    <w:rsid w:val="008C0CC0"/>
    <w:rsid w:val="008C19A9"/>
    <w:rsid w:val="008C1CFE"/>
    <w:rsid w:val="008C379D"/>
    <w:rsid w:val="008C5147"/>
    <w:rsid w:val="008C5359"/>
    <w:rsid w:val="008C5363"/>
    <w:rsid w:val="008D3DFB"/>
    <w:rsid w:val="008D4088"/>
    <w:rsid w:val="008E64F4"/>
    <w:rsid w:val="008F0F95"/>
    <w:rsid w:val="008F12C9"/>
    <w:rsid w:val="008F6E29"/>
    <w:rsid w:val="00900D72"/>
    <w:rsid w:val="00916188"/>
    <w:rsid w:val="00923D7D"/>
    <w:rsid w:val="00926026"/>
    <w:rsid w:val="009320B4"/>
    <w:rsid w:val="009508DF"/>
    <w:rsid w:val="00950DAC"/>
    <w:rsid w:val="00954A07"/>
    <w:rsid w:val="00955DA9"/>
    <w:rsid w:val="00960C7E"/>
    <w:rsid w:val="0096489A"/>
    <w:rsid w:val="00974F68"/>
    <w:rsid w:val="00986535"/>
    <w:rsid w:val="009923FD"/>
    <w:rsid w:val="00994FA2"/>
    <w:rsid w:val="00997F14"/>
    <w:rsid w:val="009A78D9"/>
    <w:rsid w:val="009B5D6F"/>
    <w:rsid w:val="009C1331"/>
    <w:rsid w:val="009C3E31"/>
    <w:rsid w:val="009C54AE"/>
    <w:rsid w:val="009C788E"/>
    <w:rsid w:val="009E3B41"/>
    <w:rsid w:val="009F3C5C"/>
    <w:rsid w:val="009F4610"/>
    <w:rsid w:val="00A00ECC"/>
    <w:rsid w:val="00A04EA4"/>
    <w:rsid w:val="00A07348"/>
    <w:rsid w:val="00A155EE"/>
    <w:rsid w:val="00A1719A"/>
    <w:rsid w:val="00A2245B"/>
    <w:rsid w:val="00A24C56"/>
    <w:rsid w:val="00A24CDE"/>
    <w:rsid w:val="00A27F9F"/>
    <w:rsid w:val="00A30110"/>
    <w:rsid w:val="00A36899"/>
    <w:rsid w:val="00A369A5"/>
    <w:rsid w:val="00A371F6"/>
    <w:rsid w:val="00A43BC2"/>
    <w:rsid w:val="00A43BF6"/>
    <w:rsid w:val="00A53FA5"/>
    <w:rsid w:val="00A54817"/>
    <w:rsid w:val="00A601C8"/>
    <w:rsid w:val="00A60799"/>
    <w:rsid w:val="00A84C85"/>
    <w:rsid w:val="00A90060"/>
    <w:rsid w:val="00A90EE5"/>
    <w:rsid w:val="00A97DE1"/>
    <w:rsid w:val="00AB053C"/>
    <w:rsid w:val="00AB0EFB"/>
    <w:rsid w:val="00AB24F6"/>
    <w:rsid w:val="00AB76C9"/>
    <w:rsid w:val="00AD1146"/>
    <w:rsid w:val="00AD27D3"/>
    <w:rsid w:val="00AD4188"/>
    <w:rsid w:val="00AD66D6"/>
    <w:rsid w:val="00AE1160"/>
    <w:rsid w:val="00AE203C"/>
    <w:rsid w:val="00AE2E74"/>
    <w:rsid w:val="00AE5FCB"/>
    <w:rsid w:val="00AF2C1E"/>
    <w:rsid w:val="00B06142"/>
    <w:rsid w:val="00B13122"/>
    <w:rsid w:val="00B135B1"/>
    <w:rsid w:val="00B30DF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6B9"/>
    <w:rsid w:val="00BB19F2"/>
    <w:rsid w:val="00BB520A"/>
    <w:rsid w:val="00BD3869"/>
    <w:rsid w:val="00BD4876"/>
    <w:rsid w:val="00BD66E9"/>
    <w:rsid w:val="00BD6FF4"/>
    <w:rsid w:val="00BE62EF"/>
    <w:rsid w:val="00BE767D"/>
    <w:rsid w:val="00BF27E5"/>
    <w:rsid w:val="00BF2C41"/>
    <w:rsid w:val="00BF40E2"/>
    <w:rsid w:val="00C053C4"/>
    <w:rsid w:val="00C058B4"/>
    <w:rsid w:val="00C05F44"/>
    <w:rsid w:val="00C061AE"/>
    <w:rsid w:val="00C131B5"/>
    <w:rsid w:val="00C16ABF"/>
    <w:rsid w:val="00C170AE"/>
    <w:rsid w:val="00C2500B"/>
    <w:rsid w:val="00C26CB7"/>
    <w:rsid w:val="00C324C1"/>
    <w:rsid w:val="00C36992"/>
    <w:rsid w:val="00C41C25"/>
    <w:rsid w:val="00C56036"/>
    <w:rsid w:val="00C57853"/>
    <w:rsid w:val="00C61DC5"/>
    <w:rsid w:val="00C64852"/>
    <w:rsid w:val="00C67E92"/>
    <w:rsid w:val="00C70A26"/>
    <w:rsid w:val="00C7340E"/>
    <w:rsid w:val="00C766DF"/>
    <w:rsid w:val="00C871E3"/>
    <w:rsid w:val="00C8739E"/>
    <w:rsid w:val="00C94B98"/>
    <w:rsid w:val="00CA2B96"/>
    <w:rsid w:val="00CA4F11"/>
    <w:rsid w:val="00CA5089"/>
    <w:rsid w:val="00CB42CB"/>
    <w:rsid w:val="00CD145B"/>
    <w:rsid w:val="00CD2786"/>
    <w:rsid w:val="00CD2D3E"/>
    <w:rsid w:val="00CD6897"/>
    <w:rsid w:val="00CD752E"/>
    <w:rsid w:val="00CE269F"/>
    <w:rsid w:val="00CE5BAC"/>
    <w:rsid w:val="00CF082D"/>
    <w:rsid w:val="00CF25BE"/>
    <w:rsid w:val="00CF47EB"/>
    <w:rsid w:val="00CF78ED"/>
    <w:rsid w:val="00D02B25"/>
    <w:rsid w:val="00D02EBA"/>
    <w:rsid w:val="00D07D82"/>
    <w:rsid w:val="00D106C6"/>
    <w:rsid w:val="00D15644"/>
    <w:rsid w:val="00D17C3C"/>
    <w:rsid w:val="00D26B2C"/>
    <w:rsid w:val="00D352C9"/>
    <w:rsid w:val="00D425B2"/>
    <w:rsid w:val="00D428D6"/>
    <w:rsid w:val="00D552B2"/>
    <w:rsid w:val="00D608D1"/>
    <w:rsid w:val="00D64AB7"/>
    <w:rsid w:val="00D74119"/>
    <w:rsid w:val="00D8075B"/>
    <w:rsid w:val="00D8678B"/>
    <w:rsid w:val="00DA2114"/>
    <w:rsid w:val="00DD3E18"/>
    <w:rsid w:val="00DE09C0"/>
    <w:rsid w:val="00DE2F01"/>
    <w:rsid w:val="00DE4A14"/>
    <w:rsid w:val="00DF320D"/>
    <w:rsid w:val="00DF71C8"/>
    <w:rsid w:val="00E12708"/>
    <w:rsid w:val="00E129B8"/>
    <w:rsid w:val="00E21E7D"/>
    <w:rsid w:val="00E22FBC"/>
    <w:rsid w:val="00E24BF5"/>
    <w:rsid w:val="00E25338"/>
    <w:rsid w:val="00E368F1"/>
    <w:rsid w:val="00E51E44"/>
    <w:rsid w:val="00E60951"/>
    <w:rsid w:val="00E63348"/>
    <w:rsid w:val="00E6541E"/>
    <w:rsid w:val="00E77E88"/>
    <w:rsid w:val="00E8107D"/>
    <w:rsid w:val="00E849AD"/>
    <w:rsid w:val="00E8762F"/>
    <w:rsid w:val="00E960BB"/>
    <w:rsid w:val="00EA2074"/>
    <w:rsid w:val="00EA38F7"/>
    <w:rsid w:val="00EA4832"/>
    <w:rsid w:val="00EA4E9D"/>
    <w:rsid w:val="00EA6FFD"/>
    <w:rsid w:val="00EC4899"/>
    <w:rsid w:val="00EC78CB"/>
    <w:rsid w:val="00ED03AB"/>
    <w:rsid w:val="00ED32D2"/>
    <w:rsid w:val="00EE259C"/>
    <w:rsid w:val="00EE32DE"/>
    <w:rsid w:val="00EE5457"/>
    <w:rsid w:val="00EE57E9"/>
    <w:rsid w:val="00EF70A0"/>
    <w:rsid w:val="00F01ABB"/>
    <w:rsid w:val="00F070AB"/>
    <w:rsid w:val="00F17567"/>
    <w:rsid w:val="00F27A7B"/>
    <w:rsid w:val="00F44AAC"/>
    <w:rsid w:val="00F51003"/>
    <w:rsid w:val="00F526AF"/>
    <w:rsid w:val="00F617C3"/>
    <w:rsid w:val="00F7066B"/>
    <w:rsid w:val="00F80A6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74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B644"/>
  <w15:docId w15:val="{83EB98B5-464F-42AC-81E3-6B6433C8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ListLabel12">
    <w:name w:val="ListLabel 12"/>
    <w:qFormat/>
    <w:rsid w:val="00A1719A"/>
    <w:rPr>
      <w:rFonts w:cs="Times New Roman"/>
    </w:rPr>
  </w:style>
  <w:style w:type="paragraph" w:customStyle="1" w:styleId="Nagwek11">
    <w:name w:val="Nagłówek 11"/>
    <w:basedOn w:val="Normalny"/>
    <w:link w:val="Nagwek1Znak"/>
    <w:autoRedefine/>
    <w:qFormat/>
    <w:rsid w:val="00BB19F2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1"/>
    <w:qFormat/>
    <w:rsid w:val="00BB19F2"/>
    <w:rPr>
      <w:rFonts w:eastAsia="Times New Roman"/>
      <w:b/>
      <w:bCs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2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00C6C5-29DD-4F77-BFEB-60FDCBE6A2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DCD85A-F778-4215-8B8D-F103E8166C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54528-CA97-4CDC-971F-475D6DE0C2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05AA9-1899-4387-90F4-59991A3E6F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30</TotalTime>
  <Pages>4</Pages>
  <Words>916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27</cp:revision>
  <cp:lastPrinted>2019-02-06T12:12:00Z</cp:lastPrinted>
  <dcterms:created xsi:type="dcterms:W3CDTF">2019-10-31T12:42:00Z</dcterms:created>
  <dcterms:modified xsi:type="dcterms:W3CDTF">2026-03-10T10:15:00Z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